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4D8AD1F" w14:textId="77777777" w:rsidR="0056725A" w:rsidRPr="00123C3D" w:rsidRDefault="0056725A" w:rsidP="00123C3D">
      <w:pPr>
        <w:tabs>
          <w:tab w:val="left" w:pos="3008"/>
        </w:tabs>
        <w:spacing w:after="120"/>
        <w:rPr>
          <w:rFonts w:ascii="Arial" w:hAnsi="Arial" w:cs="Arial"/>
        </w:rPr>
      </w:pPr>
      <w:r w:rsidRPr="00123C3D">
        <w:rPr>
          <w:rFonts w:ascii="Arial" w:hAnsi="Arial" w:cs="Arial"/>
          <w:sz w:val="22"/>
          <w:szCs w:val="22"/>
        </w:rPr>
        <w:t>Name _______________________________ Teacher _________________ Date __________</w:t>
      </w:r>
    </w:p>
    <w:p w14:paraId="37768582" w14:textId="04756583" w:rsidR="0056725A" w:rsidRPr="001C1AA4" w:rsidRDefault="002437E5" w:rsidP="0067225B">
      <w:pPr>
        <w:spacing w:after="120"/>
        <w:contextualSpacing/>
        <w:jc w:val="center"/>
        <w:rPr>
          <w:rFonts w:ascii="Arial" w:hAnsi="Arial" w:cs="Arial"/>
          <w:b/>
          <w:sz w:val="36"/>
          <w:szCs w:val="36"/>
        </w:rPr>
      </w:pPr>
      <w:r w:rsidRPr="00312C08">
        <w:rPr>
          <w:rFonts w:ascii="Arial" w:hAnsi="Arial" w:cs="Arial"/>
          <w:b/>
          <w:color w:val="000000" w:themeColor="text1"/>
          <w:sz w:val="36"/>
          <w:szCs w:val="36"/>
        </w:rPr>
        <w:t>6.2</w:t>
      </w:r>
      <w:r w:rsidR="009325D7" w:rsidRPr="00312C08">
        <w:rPr>
          <w:rFonts w:ascii="Arial" w:hAnsi="Arial" w:cs="Arial"/>
          <w:b/>
          <w:color w:val="000000" w:themeColor="text1"/>
          <w:sz w:val="36"/>
          <w:szCs w:val="36"/>
        </w:rPr>
        <w:t xml:space="preserve"> </w:t>
      </w:r>
      <w:r w:rsidR="0067225B" w:rsidRPr="00312C08">
        <w:rPr>
          <w:rFonts w:ascii="Arial" w:hAnsi="Arial" w:cs="Arial"/>
          <w:b/>
          <w:color w:val="000000" w:themeColor="text1"/>
          <w:sz w:val="36"/>
          <w:szCs w:val="36"/>
        </w:rPr>
        <w:t xml:space="preserve">Comparing </w:t>
      </w:r>
      <w:r w:rsidR="0067225B">
        <w:rPr>
          <w:rFonts w:ascii="Arial" w:hAnsi="Arial" w:cs="Arial"/>
          <w:b/>
          <w:color w:val="000000" w:themeColor="text1"/>
          <w:sz w:val="36"/>
          <w:szCs w:val="36"/>
        </w:rPr>
        <w:t>Animals and Flames Worksheet</w:t>
      </w:r>
    </w:p>
    <w:p w14:paraId="58ECA0D2" w14:textId="4AA93FF1" w:rsidR="0056725A" w:rsidRDefault="001543A9" w:rsidP="00123C3D">
      <w:pPr>
        <w:spacing w:after="12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Compare the pathways that </w:t>
      </w:r>
      <w:r w:rsidR="00EC776E">
        <w:rPr>
          <w:rFonts w:ascii="Arial" w:hAnsi="Arial" w:cs="Arial"/>
          <w:sz w:val="22"/>
          <w:szCs w:val="22"/>
        </w:rPr>
        <w:t>carbon atom</w:t>
      </w:r>
      <w:r w:rsidR="00243917">
        <w:rPr>
          <w:rFonts w:ascii="Arial" w:hAnsi="Arial" w:cs="Arial"/>
          <w:sz w:val="22"/>
          <w:szCs w:val="22"/>
        </w:rPr>
        <w:t>s take</w:t>
      </w:r>
      <w:r w:rsidR="00EC776E">
        <w:rPr>
          <w:rFonts w:ascii="Arial" w:hAnsi="Arial" w:cs="Arial"/>
          <w:sz w:val="22"/>
          <w:szCs w:val="22"/>
        </w:rPr>
        <w:t xml:space="preserve"> through a </w:t>
      </w:r>
      <w:r w:rsidR="002437E5">
        <w:rPr>
          <w:rFonts w:ascii="Arial" w:hAnsi="Arial" w:cs="Arial"/>
          <w:sz w:val="22"/>
          <w:szCs w:val="22"/>
        </w:rPr>
        <w:t>burning flame</w:t>
      </w:r>
      <w:r w:rsidR="00524875">
        <w:rPr>
          <w:rFonts w:ascii="Arial" w:hAnsi="Arial" w:cs="Arial"/>
          <w:sz w:val="22"/>
          <w:szCs w:val="22"/>
        </w:rPr>
        <w:t xml:space="preserve"> and a growing </w:t>
      </w:r>
      <w:r w:rsidR="00243917">
        <w:rPr>
          <w:rFonts w:ascii="Arial" w:hAnsi="Arial" w:cs="Arial"/>
          <w:sz w:val="22"/>
          <w:szCs w:val="22"/>
        </w:rPr>
        <w:t>child</w:t>
      </w:r>
      <w:r w:rsidR="00524875">
        <w:rPr>
          <w:rFonts w:ascii="Arial" w:hAnsi="Arial" w:cs="Arial"/>
          <w:sz w:val="22"/>
          <w:szCs w:val="22"/>
        </w:rPr>
        <w:t xml:space="preserve">. 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88"/>
        <w:gridCol w:w="4788"/>
      </w:tblGrid>
      <w:tr w:rsidR="00524875" w14:paraId="5F03A308" w14:textId="77777777" w:rsidTr="00FA5EDE">
        <w:tc>
          <w:tcPr>
            <w:tcW w:w="4788" w:type="dxa"/>
          </w:tcPr>
          <w:p w14:paraId="08E274E7" w14:textId="3AF91352" w:rsidR="00524875" w:rsidRDefault="00524875" w:rsidP="00FA5EDE">
            <w:pPr>
              <w:spacing w:after="120"/>
              <w:rPr>
                <w:rFonts w:ascii="Arial" w:hAnsi="Arial" w:cs="Arial"/>
                <w:sz w:val="22"/>
                <w:szCs w:val="22"/>
              </w:rPr>
            </w:pPr>
          </w:p>
          <w:p w14:paraId="3E7D7734" w14:textId="759B484C" w:rsidR="00FA5EDE" w:rsidRDefault="00FA5EDE" w:rsidP="00FA5EDE">
            <w:pPr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B74E99">
              <w:rPr>
                <w:rFonts w:ascii="Arial" w:hAnsi="Arial" w:cs="Arial"/>
                <w:noProof/>
                <w:sz w:val="22"/>
                <w:szCs w:val="22"/>
              </w:rPr>
              <w:drawing>
                <wp:anchor distT="0" distB="0" distL="114300" distR="114300" simplePos="0" relativeHeight="251658240" behindDoc="0" locked="0" layoutInCell="1" allowOverlap="1" wp14:anchorId="3340B0C9" wp14:editId="632E5516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295910</wp:posOffset>
                  </wp:positionV>
                  <wp:extent cx="2882900" cy="2971800"/>
                  <wp:effectExtent l="0" t="0" r="12700" b="0"/>
                  <wp:wrapSquare wrapText="bothSides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2900" cy="2971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E52E306" w14:textId="3AFF7794" w:rsidR="00FA5EDE" w:rsidRDefault="00FA5EDE" w:rsidP="00FA5EDE">
            <w:pPr>
              <w:spacing w:after="120"/>
              <w:rPr>
                <w:rFonts w:ascii="Arial" w:hAnsi="Arial" w:cs="Arial"/>
                <w:sz w:val="22"/>
                <w:szCs w:val="22"/>
              </w:rPr>
            </w:pPr>
          </w:p>
          <w:p w14:paraId="584189F2" w14:textId="77777777" w:rsidR="00243917" w:rsidRDefault="00243917" w:rsidP="00FA5EDE">
            <w:pPr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Draw arrows to show where carbon atoms enter the </w:t>
            </w:r>
            <w:r w:rsidR="00B74E99">
              <w:rPr>
                <w:rFonts w:ascii="Arial" w:hAnsi="Arial" w:cs="Arial"/>
                <w:sz w:val="22"/>
                <w:szCs w:val="22"/>
              </w:rPr>
              <w:t>flame</w:t>
            </w:r>
            <w:r>
              <w:rPr>
                <w:rFonts w:ascii="Arial" w:hAnsi="Arial" w:cs="Arial"/>
                <w:sz w:val="22"/>
                <w:szCs w:val="22"/>
              </w:rPr>
              <w:t xml:space="preserve"> and the pathway </w:t>
            </w:r>
            <w:r w:rsidR="00B74E99">
              <w:rPr>
                <w:rFonts w:ascii="Arial" w:hAnsi="Arial" w:cs="Arial"/>
                <w:sz w:val="22"/>
                <w:szCs w:val="22"/>
              </w:rPr>
              <w:t>that they take through the flame</w:t>
            </w:r>
            <w:r w:rsidR="00D46C29">
              <w:rPr>
                <w:rFonts w:ascii="Arial" w:hAnsi="Arial" w:cs="Arial"/>
                <w:sz w:val="22"/>
                <w:szCs w:val="22"/>
              </w:rPr>
              <w:t>.</w:t>
            </w:r>
          </w:p>
          <w:p w14:paraId="72AB88DF" w14:textId="6555FCE7" w:rsidR="00F26318" w:rsidRDefault="00F26318" w:rsidP="00FA5EDE">
            <w:pPr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Label the arrows as organic molecules (OM) or carbon dioxide (CO</w:t>
            </w:r>
            <w:r w:rsidRPr="00312C08">
              <w:rPr>
                <w:rFonts w:ascii="Arial" w:hAnsi="Arial" w:cs="Arial"/>
                <w:sz w:val="22"/>
                <w:szCs w:val="22"/>
                <w:vertAlign w:val="subscript"/>
              </w:rPr>
              <w:t>2</w:t>
            </w:r>
            <w:r>
              <w:rPr>
                <w:rFonts w:ascii="Arial" w:hAnsi="Arial" w:cs="Arial"/>
                <w:sz w:val="22"/>
                <w:szCs w:val="22"/>
              </w:rPr>
              <w:t>).</w:t>
            </w:r>
          </w:p>
        </w:tc>
        <w:tc>
          <w:tcPr>
            <w:tcW w:w="4788" w:type="dxa"/>
          </w:tcPr>
          <w:p w14:paraId="39AED3BD" w14:textId="77777777" w:rsidR="00524875" w:rsidRDefault="00243917" w:rsidP="00243917">
            <w:pPr>
              <w:spacing w:after="120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18FDE733" wp14:editId="5F9B5C67">
                  <wp:extent cx="1493520" cy="4916003"/>
                  <wp:effectExtent l="0" t="0" r="5080" b="12065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child clothed digestive.pn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9063" cy="4967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BEC20D5" w14:textId="77777777" w:rsidR="00F26318" w:rsidRDefault="00593E42" w:rsidP="00F26318">
            <w:pPr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Draw arrows to show where the carbon atoms enter the child and the pathway through the child that they take to reach a </w:t>
            </w:r>
            <w:r w:rsidR="00C94080">
              <w:rPr>
                <w:rFonts w:ascii="Arial" w:hAnsi="Arial" w:cs="Arial"/>
                <w:sz w:val="22"/>
                <w:szCs w:val="22"/>
              </w:rPr>
              <w:t>moving</w:t>
            </w:r>
            <w:r>
              <w:rPr>
                <w:rFonts w:ascii="Arial" w:hAnsi="Arial" w:cs="Arial"/>
                <w:sz w:val="22"/>
                <w:szCs w:val="22"/>
              </w:rPr>
              <w:t xml:space="preserve"> leg muscle.  </w:t>
            </w:r>
          </w:p>
          <w:p w14:paraId="02FDD5E7" w14:textId="1CB44DC5" w:rsidR="00F26318" w:rsidRDefault="00F26318" w:rsidP="00F26318">
            <w:pPr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Label the arrows as large organic molecules (LOM), small organic molecules (SOM) or carbon dioxide (CO</w:t>
            </w:r>
            <w:r w:rsidRPr="00CC1CA7">
              <w:rPr>
                <w:rFonts w:ascii="Arial" w:hAnsi="Arial" w:cs="Arial"/>
                <w:sz w:val="22"/>
                <w:szCs w:val="22"/>
                <w:vertAlign w:val="subscript"/>
              </w:rPr>
              <w:t>2</w:t>
            </w:r>
            <w:r>
              <w:rPr>
                <w:rFonts w:ascii="Arial" w:hAnsi="Arial" w:cs="Arial"/>
                <w:sz w:val="22"/>
                <w:szCs w:val="22"/>
              </w:rPr>
              <w:t xml:space="preserve">). </w:t>
            </w:r>
          </w:p>
        </w:tc>
      </w:tr>
    </w:tbl>
    <w:p w14:paraId="556DE67A" w14:textId="02EF9517" w:rsidR="00593E42" w:rsidRPr="00123C3D" w:rsidRDefault="00593E42" w:rsidP="0005663B">
      <w:pPr>
        <w:spacing w:before="120" w:after="12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Tell the story of what happens to the carbon atoms as they travel through the </w:t>
      </w:r>
      <w:r w:rsidR="00785E8B">
        <w:rPr>
          <w:rFonts w:ascii="Arial" w:hAnsi="Arial" w:cs="Arial"/>
          <w:sz w:val="22"/>
          <w:szCs w:val="22"/>
        </w:rPr>
        <w:t>flame</w:t>
      </w:r>
      <w:r>
        <w:rPr>
          <w:rFonts w:ascii="Arial" w:hAnsi="Arial" w:cs="Arial"/>
          <w:sz w:val="22"/>
          <w:szCs w:val="22"/>
        </w:rPr>
        <w:t xml:space="preserve"> and the child by completing the table on the next page.</w:t>
      </w:r>
      <w:bookmarkStart w:id="0" w:name="_GoBack"/>
      <w:bookmarkEnd w:id="0"/>
    </w:p>
    <w:p w14:paraId="168B0A3A" w14:textId="77777777" w:rsidR="0056725A" w:rsidRPr="00123C3D" w:rsidRDefault="00B61170" w:rsidP="00123C3D">
      <w:pPr>
        <w:spacing w:after="120"/>
        <w:rPr>
          <w:rFonts w:ascii="Arial" w:hAnsi="Arial" w:cs="Arial"/>
          <w:sz w:val="22"/>
          <w:szCs w:val="22"/>
        </w:rPr>
      </w:pPr>
      <w:r w:rsidRPr="00123C3D">
        <w:rPr>
          <w:rFonts w:ascii="Arial" w:hAnsi="Arial" w:cs="Arial"/>
          <w:sz w:val="22"/>
          <w:szCs w:val="22"/>
        </w:rPr>
        <w:br w:type="page"/>
      </w:r>
    </w:p>
    <w:p w14:paraId="6F140BB7" w14:textId="77777777" w:rsidR="00B61170" w:rsidRPr="00123C3D" w:rsidRDefault="00B61170" w:rsidP="00123C3D">
      <w:pPr>
        <w:spacing w:after="120"/>
        <w:rPr>
          <w:rFonts w:ascii="Arial" w:hAnsi="Arial" w:cs="Arial"/>
          <w:sz w:val="22"/>
          <w:szCs w:val="22"/>
        </w:rPr>
        <w:sectPr w:rsidR="00B61170" w:rsidRPr="00123C3D" w:rsidSect="00804F5A">
          <w:footerReference w:type="even" r:id="rId10"/>
          <w:footerReference w:type="default" r:id="rId11"/>
          <w:pgSz w:w="12240" w:h="15840"/>
          <w:pgMar w:top="1440" w:right="1440" w:bottom="1440" w:left="1440" w:header="720" w:footer="964" w:gutter="0"/>
          <w:cols w:space="720"/>
          <w:docGrid w:linePitch="360"/>
        </w:sectPr>
      </w:pPr>
    </w:p>
    <w:p w14:paraId="6F12519B" w14:textId="2001461C" w:rsidR="00B776CE" w:rsidRDefault="00593E42" w:rsidP="00123C3D">
      <w:pPr>
        <w:spacing w:after="120"/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>Telling the story of the carbon atoms</w:t>
      </w:r>
    </w:p>
    <w:p w14:paraId="1BB95F85" w14:textId="1F821CFF" w:rsidR="00B74E99" w:rsidRDefault="00593E42" w:rsidP="00123C3D">
      <w:pPr>
        <w:spacing w:after="12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Use the table below to tell a step-by-step story of what happens to the carbon atoms </w:t>
      </w:r>
      <w:r w:rsidR="00034FEB">
        <w:rPr>
          <w:rFonts w:ascii="Arial" w:hAnsi="Arial" w:cs="Arial"/>
          <w:sz w:val="22"/>
          <w:szCs w:val="22"/>
        </w:rPr>
        <w:t xml:space="preserve">in the </w:t>
      </w:r>
      <w:r w:rsidR="005220D1">
        <w:rPr>
          <w:rFonts w:ascii="Arial" w:hAnsi="Arial" w:cs="Arial"/>
          <w:sz w:val="22"/>
          <w:szCs w:val="22"/>
        </w:rPr>
        <w:t>flame</w:t>
      </w:r>
      <w:r w:rsidR="00034FEB">
        <w:rPr>
          <w:rFonts w:ascii="Arial" w:hAnsi="Arial" w:cs="Arial"/>
          <w:sz w:val="22"/>
          <w:szCs w:val="22"/>
        </w:rPr>
        <w:t xml:space="preserve"> and the child.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92"/>
        <w:gridCol w:w="3192"/>
        <w:gridCol w:w="3192"/>
      </w:tblGrid>
      <w:tr w:rsidR="00034FEB" w:rsidRPr="00034FEB" w14:paraId="3A854514" w14:textId="77777777" w:rsidTr="00034FEB">
        <w:tc>
          <w:tcPr>
            <w:tcW w:w="3192" w:type="dxa"/>
          </w:tcPr>
          <w:p w14:paraId="10E02AD8" w14:textId="5CEFF223" w:rsidR="00034FEB" w:rsidRPr="00034FEB" w:rsidRDefault="00034FEB" w:rsidP="00034FEB">
            <w:pPr>
              <w:jc w:val="center"/>
              <w:rPr>
                <w:rFonts w:ascii="Arial" w:hAnsi="Arial" w:cs="Arial"/>
                <w:b/>
                <w:i/>
                <w:sz w:val="24"/>
                <w:szCs w:val="24"/>
              </w:rPr>
            </w:pPr>
            <w:r>
              <w:rPr>
                <w:rFonts w:ascii="Arial" w:hAnsi="Arial" w:cs="Arial"/>
                <w:b/>
                <w:i/>
                <w:sz w:val="24"/>
                <w:szCs w:val="24"/>
              </w:rPr>
              <w:t>Stage in the story</w:t>
            </w:r>
          </w:p>
        </w:tc>
        <w:tc>
          <w:tcPr>
            <w:tcW w:w="3192" w:type="dxa"/>
          </w:tcPr>
          <w:p w14:paraId="02D860D6" w14:textId="0AAA6B3C" w:rsidR="00034FEB" w:rsidRPr="00034FEB" w:rsidRDefault="009B17DA" w:rsidP="00034FEB">
            <w:pPr>
              <w:jc w:val="center"/>
              <w:rPr>
                <w:rFonts w:ascii="Arial" w:hAnsi="Arial" w:cs="Arial"/>
                <w:b/>
                <w:i/>
                <w:sz w:val="24"/>
                <w:szCs w:val="24"/>
              </w:rPr>
            </w:pPr>
            <w:r>
              <w:rPr>
                <w:rFonts w:ascii="Arial" w:hAnsi="Arial" w:cs="Arial"/>
                <w:b/>
                <w:i/>
                <w:sz w:val="24"/>
                <w:szCs w:val="24"/>
              </w:rPr>
              <w:t>Flame</w:t>
            </w:r>
            <w:r w:rsidR="00034FEB">
              <w:rPr>
                <w:rFonts w:ascii="Arial" w:hAnsi="Arial" w:cs="Arial"/>
                <w:b/>
                <w:i/>
                <w:sz w:val="24"/>
                <w:szCs w:val="24"/>
              </w:rPr>
              <w:t xml:space="preserve"> story</w:t>
            </w:r>
          </w:p>
        </w:tc>
        <w:tc>
          <w:tcPr>
            <w:tcW w:w="3192" w:type="dxa"/>
          </w:tcPr>
          <w:p w14:paraId="4207A658" w14:textId="4F6D2F90" w:rsidR="00034FEB" w:rsidRPr="00034FEB" w:rsidRDefault="00034FEB" w:rsidP="00034FEB">
            <w:pPr>
              <w:jc w:val="center"/>
              <w:rPr>
                <w:rFonts w:ascii="Arial" w:hAnsi="Arial" w:cs="Arial"/>
                <w:b/>
                <w:i/>
                <w:sz w:val="24"/>
                <w:szCs w:val="24"/>
              </w:rPr>
            </w:pPr>
            <w:r>
              <w:rPr>
                <w:rFonts w:ascii="Arial" w:hAnsi="Arial" w:cs="Arial"/>
                <w:b/>
                <w:i/>
                <w:sz w:val="24"/>
                <w:szCs w:val="24"/>
              </w:rPr>
              <w:t>Child story</w:t>
            </w:r>
          </w:p>
        </w:tc>
      </w:tr>
      <w:tr w:rsidR="00034FEB" w:rsidRPr="00034FEB" w14:paraId="525723B2" w14:textId="77777777" w:rsidTr="00034FEB">
        <w:tc>
          <w:tcPr>
            <w:tcW w:w="3192" w:type="dxa"/>
          </w:tcPr>
          <w:p w14:paraId="25B7E935" w14:textId="594E817B" w:rsidR="00034FEB" w:rsidRPr="00034FEB" w:rsidRDefault="00034FEB" w:rsidP="00034FE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i/>
                <w:sz w:val="22"/>
                <w:szCs w:val="22"/>
              </w:rPr>
              <w:t xml:space="preserve">Words to use: </w:t>
            </w:r>
          </w:p>
        </w:tc>
        <w:tc>
          <w:tcPr>
            <w:tcW w:w="3192" w:type="dxa"/>
          </w:tcPr>
          <w:p w14:paraId="33CA29A5" w14:textId="5B99D217" w:rsidR="00034FEB" w:rsidRDefault="00034FEB" w:rsidP="00034FE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Include these words in your </w:t>
            </w:r>
            <w:r w:rsidR="00C94080">
              <w:rPr>
                <w:rFonts w:ascii="Arial" w:hAnsi="Arial" w:cs="Arial"/>
                <w:sz w:val="22"/>
                <w:szCs w:val="22"/>
              </w:rPr>
              <w:t>flame</w:t>
            </w:r>
            <w:r>
              <w:rPr>
                <w:rFonts w:ascii="Arial" w:hAnsi="Arial" w:cs="Arial"/>
                <w:sz w:val="22"/>
                <w:szCs w:val="22"/>
              </w:rPr>
              <w:t xml:space="preserve"> story (you can use a word more than once):</w:t>
            </w:r>
          </w:p>
          <w:p w14:paraId="48E90A2B" w14:textId="5BEA299B" w:rsidR="00034FEB" w:rsidRDefault="009B17DA" w:rsidP="00034FEB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Combustion</w:t>
            </w:r>
          </w:p>
          <w:p w14:paraId="22ED45FC" w14:textId="77777777" w:rsidR="00034FEB" w:rsidRDefault="00034FEB" w:rsidP="00034FEB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CO</w:t>
            </w:r>
            <w:r w:rsidRPr="00034FEB">
              <w:rPr>
                <w:rFonts w:ascii="Arial" w:hAnsi="Arial" w:cs="Arial"/>
                <w:sz w:val="22"/>
                <w:szCs w:val="22"/>
                <w:vertAlign w:val="subscript"/>
              </w:rPr>
              <w:t>2</w:t>
            </w:r>
          </w:p>
          <w:p w14:paraId="78A12C87" w14:textId="770258EB" w:rsidR="00034FEB" w:rsidRDefault="009B17DA" w:rsidP="00034FEB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O</w:t>
            </w:r>
            <w:r w:rsidR="00034FEB">
              <w:rPr>
                <w:rFonts w:ascii="Arial" w:hAnsi="Arial" w:cs="Arial"/>
                <w:sz w:val="22"/>
                <w:szCs w:val="22"/>
              </w:rPr>
              <w:t>rganic molecule</w:t>
            </w:r>
          </w:p>
          <w:p w14:paraId="1B7A6109" w14:textId="76583AE4" w:rsidR="00034FEB" w:rsidRPr="00034FEB" w:rsidRDefault="009B17DA" w:rsidP="00034FEB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Oxygen (O</w:t>
            </w:r>
            <w:r w:rsidRPr="009B17DA">
              <w:rPr>
                <w:rFonts w:ascii="Arial" w:hAnsi="Arial" w:cs="Arial"/>
                <w:sz w:val="22"/>
                <w:szCs w:val="22"/>
                <w:vertAlign w:val="subscript"/>
              </w:rPr>
              <w:t>2</w:t>
            </w:r>
            <w:r>
              <w:rPr>
                <w:rFonts w:ascii="Arial" w:hAnsi="Arial" w:cs="Arial"/>
                <w:sz w:val="22"/>
                <w:szCs w:val="22"/>
              </w:rPr>
              <w:t>)</w:t>
            </w:r>
          </w:p>
        </w:tc>
        <w:tc>
          <w:tcPr>
            <w:tcW w:w="3192" w:type="dxa"/>
          </w:tcPr>
          <w:p w14:paraId="3E890755" w14:textId="4DB4B691" w:rsidR="00034FEB" w:rsidRDefault="00034FEB" w:rsidP="00034FE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Include these words in your child story (you can use a word more than once):</w:t>
            </w:r>
          </w:p>
          <w:p w14:paraId="29EB0F5D" w14:textId="4ED2702B" w:rsidR="00034FEB" w:rsidRDefault="00034FEB" w:rsidP="00034FEB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Digestion</w:t>
            </w:r>
          </w:p>
          <w:p w14:paraId="39B92133" w14:textId="77777777" w:rsidR="00034FEB" w:rsidRPr="00C94080" w:rsidRDefault="00034FEB" w:rsidP="00034FEB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CO</w:t>
            </w:r>
            <w:r w:rsidRPr="00034FEB">
              <w:rPr>
                <w:rFonts w:ascii="Arial" w:hAnsi="Arial" w:cs="Arial"/>
                <w:sz w:val="22"/>
                <w:szCs w:val="22"/>
                <w:vertAlign w:val="subscript"/>
              </w:rPr>
              <w:t>2</w:t>
            </w:r>
          </w:p>
          <w:p w14:paraId="65177330" w14:textId="4FAAE3F5" w:rsidR="00C94080" w:rsidRDefault="00C94080" w:rsidP="00034FEB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Oxygen (O</w:t>
            </w:r>
            <w:r w:rsidRPr="009B17DA">
              <w:rPr>
                <w:rFonts w:ascii="Arial" w:hAnsi="Arial" w:cs="Arial"/>
                <w:sz w:val="22"/>
                <w:szCs w:val="22"/>
                <w:vertAlign w:val="subscript"/>
              </w:rPr>
              <w:t>2</w:t>
            </w:r>
            <w:r>
              <w:rPr>
                <w:rFonts w:ascii="Arial" w:hAnsi="Arial" w:cs="Arial"/>
                <w:sz w:val="22"/>
                <w:szCs w:val="22"/>
              </w:rPr>
              <w:t>)</w:t>
            </w:r>
          </w:p>
          <w:p w14:paraId="1CBBE285" w14:textId="435E4763" w:rsidR="00034FEB" w:rsidRDefault="009B17DA" w:rsidP="00034FEB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O</w:t>
            </w:r>
            <w:r w:rsidR="00034FEB">
              <w:rPr>
                <w:rFonts w:ascii="Arial" w:hAnsi="Arial" w:cs="Arial"/>
                <w:sz w:val="22"/>
                <w:szCs w:val="22"/>
              </w:rPr>
              <w:t>rganic molecule</w:t>
            </w:r>
          </w:p>
          <w:p w14:paraId="40E95463" w14:textId="28EAED73" w:rsidR="00034FEB" w:rsidRPr="00034FEB" w:rsidRDefault="00034FEB" w:rsidP="00034FEB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sz w:val="22"/>
                <w:szCs w:val="22"/>
              </w:rPr>
            </w:pPr>
            <w:r w:rsidRPr="00034FEB">
              <w:rPr>
                <w:rFonts w:ascii="Arial" w:hAnsi="Arial" w:cs="Arial"/>
                <w:sz w:val="22"/>
                <w:szCs w:val="22"/>
              </w:rPr>
              <w:t>Cellular respiration</w:t>
            </w:r>
          </w:p>
        </w:tc>
      </w:tr>
      <w:tr w:rsidR="00034FEB" w:rsidRPr="00034FEB" w14:paraId="0F0E5B5D" w14:textId="77777777" w:rsidTr="00034FEB">
        <w:tc>
          <w:tcPr>
            <w:tcW w:w="3192" w:type="dxa"/>
          </w:tcPr>
          <w:p w14:paraId="400FE101" w14:textId="128B0022" w:rsidR="00034FEB" w:rsidRDefault="006064B7" w:rsidP="006064B7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i/>
                <w:sz w:val="22"/>
                <w:szCs w:val="22"/>
              </w:rPr>
              <w:t xml:space="preserve">1. </w:t>
            </w:r>
            <w:r w:rsidR="009B17DA">
              <w:rPr>
                <w:rFonts w:ascii="Arial" w:hAnsi="Arial" w:cs="Arial"/>
                <w:b/>
                <w:i/>
                <w:sz w:val="22"/>
                <w:szCs w:val="22"/>
              </w:rPr>
              <w:t>Where do the carbon atoms come from?</w:t>
            </w:r>
            <w:r>
              <w:rPr>
                <w:rFonts w:ascii="Arial" w:hAnsi="Arial" w:cs="Arial"/>
                <w:b/>
                <w:i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 xml:space="preserve">Explain where and how carbon atoms enter the </w:t>
            </w:r>
            <w:r w:rsidR="009B17DA">
              <w:rPr>
                <w:rFonts w:ascii="Arial" w:hAnsi="Arial" w:cs="Arial"/>
                <w:sz w:val="22"/>
                <w:szCs w:val="22"/>
              </w:rPr>
              <w:t>flame</w:t>
            </w:r>
            <w:r>
              <w:rPr>
                <w:rFonts w:ascii="Arial" w:hAnsi="Arial" w:cs="Arial"/>
                <w:sz w:val="22"/>
                <w:szCs w:val="22"/>
              </w:rPr>
              <w:t xml:space="preserve"> or child and what kind of molecules the atoms are in.</w:t>
            </w:r>
          </w:p>
          <w:p w14:paraId="7401334F" w14:textId="087F87C8" w:rsidR="0005663B" w:rsidRPr="006064B7" w:rsidRDefault="0005663B" w:rsidP="006064B7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192" w:type="dxa"/>
          </w:tcPr>
          <w:p w14:paraId="6D1A611F" w14:textId="77777777" w:rsidR="00034FEB" w:rsidRPr="00034FEB" w:rsidRDefault="00034FEB" w:rsidP="00034FEB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192" w:type="dxa"/>
          </w:tcPr>
          <w:p w14:paraId="280CD32E" w14:textId="77777777" w:rsidR="00034FEB" w:rsidRPr="00034FEB" w:rsidRDefault="00034FEB" w:rsidP="00034FEB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034FEB" w:rsidRPr="00034FEB" w14:paraId="609E87A0" w14:textId="77777777" w:rsidTr="00034FEB">
        <w:tc>
          <w:tcPr>
            <w:tcW w:w="3192" w:type="dxa"/>
          </w:tcPr>
          <w:p w14:paraId="3C37B676" w14:textId="0FE8F8E1" w:rsidR="006064B7" w:rsidRDefault="006064B7" w:rsidP="006064B7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i/>
                <w:sz w:val="22"/>
                <w:szCs w:val="22"/>
              </w:rPr>
              <w:t xml:space="preserve">2. </w:t>
            </w:r>
            <w:r w:rsidR="009B17DA">
              <w:rPr>
                <w:rFonts w:ascii="Arial" w:hAnsi="Arial" w:cs="Arial"/>
                <w:b/>
                <w:i/>
                <w:sz w:val="22"/>
                <w:szCs w:val="22"/>
              </w:rPr>
              <w:t xml:space="preserve">Why do the flame and the child both need oxygen? </w:t>
            </w:r>
            <w:r w:rsidR="009B17DA">
              <w:rPr>
                <w:rFonts w:ascii="Arial" w:hAnsi="Arial" w:cs="Arial"/>
                <w:sz w:val="22"/>
                <w:szCs w:val="22"/>
              </w:rPr>
              <w:t>Explain how oxygen helps the flame to burn and the child to move.</w:t>
            </w:r>
          </w:p>
          <w:p w14:paraId="6D13B0B6" w14:textId="77777777" w:rsidR="0005663B" w:rsidRDefault="0005663B" w:rsidP="006064B7">
            <w:pPr>
              <w:rPr>
                <w:rFonts w:ascii="Arial" w:hAnsi="Arial" w:cs="Arial"/>
                <w:sz w:val="22"/>
                <w:szCs w:val="22"/>
              </w:rPr>
            </w:pPr>
          </w:p>
          <w:p w14:paraId="34D3B57C" w14:textId="467C1177" w:rsidR="0005663B" w:rsidRPr="006064B7" w:rsidRDefault="0005663B" w:rsidP="006064B7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192" w:type="dxa"/>
          </w:tcPr>
          <w:p w14:paraId="38E62074" w14:textId="77777777" w:rsidR="00034FEB" w:rsidRPr="00034FEB" w:rsidRDefault="00034FEB" w:rsidP="00034FEB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192" w:type="dxa"/>
          </w:tcPr>
          <w:p w14:paraId="6F77C3C6" w14:textId="77777777" w:rsidR="00034FEB" w:rsidRPr="00034FEB" w:rsidRDefault="00034FEB" w:rsidP="00034FEB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034FEB" w:rsidRPr="00034FEB" w14:paraId="7EBED5CB" w14:textId="77777777" w:rsidTr="00034FEB">
        <w:tc>
          <w:tcPr>
            <w:tcW w:w="3192" w:type="dxa"/>
          </w:tcPr>
          <w:p w14:paraId="34CBCC7F" w14:textId="388F9DA1" w:rsidR="00034FEB" w:rsidRPr="009B17DA" w:rsidRDefault="006064B7" w:rsidP="00034FE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i/>
                <w:sz w:val="22"/>
                <w:szCs w:val="22"/>
              </w:rPr>
              <w:t xml:space="preserve">3. </w:t>
            </w:r>
            <w:r w:rsidR="009B17DA">
              <w:rPr>
                <w:rFonts w:ascii="Arial" w:hAnsi="Arial" w:cs="Arial"/>
                <w:b/>
                <w:i/>
                <w:sz w:val="22"/>
                <w:szCs w:val="22"/>
              </w:rPr>
              <w:t xml:space="preserve">What energy transformations take place? </w:t>
            </w:r>
            <w:r w:rsidR="009B17DA">
              <w:rPr>
                <w:rFonts w:ascii="Arial" w:hAnsi="Arial" w:cs="Arial"/>
                <w:sz w:val="22"/>
                <w:szCs w:val="22"/>
              </w:rPr>
              <w:t>Explain how energy is transformed when the flame burns or the child moves.</w:t>
            </w:r>
          </w:p>
          <w:p w14:paraId="4B3A1A9E" w14:textId="77777777" w:rsidR="0005663B" w:rsidRDefault="0005663B" w:rsidP="00034FEB">
            <w:pPr>
              <w:rPr>
                <w:rFonts w:ascii="Arial" w:hAnsi="Arial" w:cs="Arial"/>
                <w:sz w:val="22"/>
                <w:szCs w:val="22"/>
              </w:rPr>
            </w:pPr>
          </w:p>
          <w:p w14:paraId="3CC5F957" w14:textId="1DD7A857" w:rsidR="0005663B" w:rsidRPr="006064B7" w:rsidRDefault="0005663B" w:rsidP="00034FEB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192" w:type="dxa"/>
          </w:tcPr>
          <w:p w14:paraId="11FB4DE2" w14:textId="789F0413" w:rsidR="00034FEB" w:rsidRPr="00034FEB" w:rsidRDefault="00034FEB" w:rsidP="00034FEB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192" w:type="dxa"/>
          </w:tcPr>
          <w:p w14:paraId="70E79151" w14:textId="076C3DE6" w:rsidR="00034FEB" w:rsidRPr="00034FEB" w:rsidRDefault="00034FEB" w:rsidP="00034FEB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FE180F" w:rsidRPr="00034FEB" w14:paraId="6F3ADBE0" w14:textId="77777777" w:rsidTr="00034FEB">
        <w:tc>
          <w:tcPr>
            <w:tcW w:w="3192" w:type="dxa"/>
          </w:tcPr>
          <w:p w14:paraId="2D52448B" w14:textId="18F6734B" w:rsidR="00FE180F" w:rsidRDefault="00FE180F" w:rsidP="0005663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i/>
                <w:sz w:val="22"/>
                <w:szCs w:val="22"/>
              </w:rPr>
              <w:t xml:space="preserve">4. </w:t>
            </w:r>
            <w:r w:rsidR="009B17DA">
              <w:rPr>
                <w:rFonts w:ascii="Arial" w:hAnsi="Arial" w:cs="Arial"/>
                <w:b/>
                <w:i/>
                <w:sz w:val="22"/>
                <w:szCs w:val="22"/>
              </w:rPr>
              <w:t xml:space="preserve">How is matter transformed </w:t>
            </w:r>
            <w:r w:rsidR="00C94080">
              <w:rPr>
                <w:rFonts w:ascii="Arial" w:hAnsi="Arial" w:cs="Arial"/>
                <w:b/>
                <w:i/>
                <w:sz w:val="22"/>
                <w:szCs w:val="22"/>
              </w:rPr>
              <w:t>when</w:t>
            </w:r>
            <w:r w:rsidR="009B17DA">
              <w:rPr>
                <w:rFonts w:ascii="Arial" w:hAnsi="Arial" w:cs="Arial"/>
                <w:b/>
                <w:i/>
                <w:sz w:val="22"/>
                <w:szCs w:val="22"/>
              </w:rPr>
              <w:t xml:space="preserve"> the flame to burns or the child moves?</w:t>
            </w:r>
            <w:r>
              <w:rPr>
                <w:rFonts w:ascii="Arial" w:hAnsi="Arial" w:cs="Arial"/>
                <w:b/>
                <w:i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 xml:space="preserve">Explain </w:t>
            </w:r>
            <w:r w:rsidR="00C94080">
              <w:rPr>
                <w:rFonts w:ascii="Arial" w:hAnsi="Arial" w:cs="Arial"/>
                <w:sz w:val="22"/>
                <w:szCs w:val="22"/>
              </w:rPr>
              <w:t>the chemical change that goes with the energy transformation.</w:t>
            </w:r>
          </w:p>
          <w:p w14:paraId="02E9FAF2" w14:textId="77777777" w:rsidR="0005663B" w:rsidRDefault="0005663B" w:rsidP="0005663B">
            <w:pPr>
              <w:rPr>
                <w:rFonts w:ascii="Arial" w:hAnsi="Arial" w:cs="Arial"/>
                <w:sz w:val="22"/>
                <w:szCs w:val="22"/>
              </w:rPr>
            </w:pPr>
          </w:p>
          <w:p w14:paraId="5618AFDF" w14:textId="204D4375" w:rsidR="0005663B" w:rsidRPr="00FE180F" w:rsidRDefault="0005663B" w:rsidP="0005663B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192" w:type="dxa"/>
          </w:tcPr>
          <w:p w14:paraId="0C1FED35" w14:textId="77777777" w:rsidR="00FE180F" w:rsidRDefault="00FE180F" w:rsidP="00034FEB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192" w:type="dxa"/>
          </w:tcPr>
          <w:p w14:paraId="3FDBD302" w14:textId="77777777" w:rsidR="00FE180F" w:rsidRDefault="00FE180F" w:rsidP="00034FEB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FE180F" w:rsidRPr="00034FEB" w14:paraId="69CB1084" w14:textId="77777777" w:rsidTr="00034FEB">
        <w:tc>
          <w:tcPr>
            <w:tcW w:w="3192" w:type="dxa"/>
          </w:tcPr>
          <w:p w14:paraId="654CC890" w14:textId="427472A8" w:rsidR="00FE180F" w:rsidRDefault="00FE180F" w:rsidP="0005663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i/>
                <w:sz w:val="22"/>
                <w:szCs w:val="22"/>
              </w:rPr>
              <w:t xml:space="preserve">5. </w:t>
            </w:r>
            <w:r w:rsidR="00C94080">
              <w:rPr>
                <w:rFonts w:ascii="Arial" w:hAnsi="Arial" w:cs="Arial"/>
                <w:b/>
                <w:i/>
                <w:sz w:val="22"/>
                <w:szCs w:val="22"/>
              </w:rPr>
              <w:t>How do carbon atoms leave the flame or the child</w:t>
            </w:r>
            <w:r>
              <w:rPr>
                <w:rFonts w:ascii="Arial" w:hAnsi="Arial" w:cs="Arial"/>
                <w:b/>
                <w:i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 xml:space="preserve">Explain how </w:t>
            </w:r>
            <w:r w:rsidR="00C94080">
              <w:rPr>
                <w:rFonts w:ascii="Arial" w:hAnsi="Arial" w:cs="Arial"/>
                <w:sz w:val="22"/>
                <w:szCs w:val="22"/>
              </w:rPr>
              <w:t>carbon atoms leave the flame or the child.</w:t>
            </w:r>
          </w:p>
          <w:p w14:paraId="5A9A509E" w14:textId="77777777" w:rsidR="0005663B" w:rsidRDefault="0005663B" w:rsidP="0005663B">
            <w:pPr>
              <w:rPr>
                <w:rFonts w:ascii="Arial" w:hAnsi="Arial" w:cs="Arial"/>
                <w:sz w:val="22"/>
                <w:szCs w:val="22"/>
              </w:rPr>
            </w:pPr>
          </w:p>
          <w:p w14:paraId="085F65A2" w14:textId="77777777" w:rsidR="00C94080" w:rsidRDefault="00C94080" w:rsidP="0005663B">
            <w:pPr>
              <w:rPr>
                <w:rFonts w:ascii="Arial" w:hAnsi="Arial" w:cs="Arial"/>
                <w:sz w:val="22"/>
                <w:szCs w:val="22"/>
              </w:rPr>
            </w:pPr>
          </w:p>
          <w:p w14:paraId="0AF29273" w14:textId="03A38FAF" w:rsidR="0005663B" w:rsidRPr="00FE180F" w:rsidRDefault="0005663B" w:rsidP="0005663B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192" w:type="dxa"/>
          </w:tcPr>
          <w:p w14:paraId="16E8FB94" w14:textId="77777777" w:rsidR="00FE180F" w:rsidRDefault="00FE180F" w:rsidP="00034FEB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192" w:type="dxa"/>
          </w:tcPr>
          <w:p w14:paraId="03082048" w14:textId="77777777" w:rsidR="00FE180F" w:rsidRDefault="00FE180F" w:rsidP="00034FEB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276B1B91" w14:textId="77777777" w:rsidR="00034FEB" w:rsidRDefault="00034FEB" w:rsidP="00123C3D">
      <w:pPr>
        <w:spacing w:after="120"/>
        <w:rPr>
          <w:rFonts w:ascii="Arial" w:hAnsi="Arial" w:cs="Arial"/>
          <w:sz w:val="22"/>
          <w:szCs w:val="22"/>
        </w:rPr>
      </w:pPr>
    </w:p>
    <w:p w14:paraId="4ECAC015" w14:textId="5337C35D" w:rsidR="00C94080" w:rsidRDefault="00C94080" w:rsidP="00123C3D">
      <w:pPr>
        <w:spacing w:after="120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lastRenderedPageBreak/>
        <w:t xml:space="preserve">Which is </w:t>
      </w:r>
      <w:proofErr w:type="gramStart"/>
      <w:r>
        <w:rPr>
          <w:rFonts w:ascii="Arial" w:hAnsi="Arial" w:cs="Arial"/>
          <w:b/>
          <w:sz w:val="22"/>
          <w:szCs w:val="22"/>
        </w:rPr>
        <w:t>more true</w:t>
      </w:r>
      <w:proofErr w:type="gramEnd"/>
      <w:r>
        <w:rPr>
          <w:rFonts w:ascii="Arial" w:hAnsi="Arial" w:cs="Arial"/>
          <w:b/>
          <w:sz w:val="22"/>
          <w:szCs w:val="22"/>
        </w:rPr>
        <w:t xml:space="preserve">?  </w:t>
      </w:r>
    </w:p>
    <w:p w14:paraId="2A808CC4" w14:textId="0CD559C0" w:rsidR="00685849" w:rsidRDefault="00E46E83" w:rsidP="00123C3D">
      <w:pPr>
        <w:spacing w:after="12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Flames and children can both grow larger.  And there are chemical changes when they grow. </w:t>
      </w:r>
      <w:r w:rsidR="00685849">
        <w:rPr>
          <w:rFonts w:ascii="Arial" w:hAnsi="Arial" w:cs="Arial"/>
          <w:sz w:val="22"/>
          <w:szCs w:val="22"/>
        </w:rPr>
        <w:t>C</w:t>
      </w:r>
      <w:r>
        <w:rPr>
          <w:rFonts w:ascii="Arial" w:hAnsi="Arial" w:cs="Arial"/>
          <w:sz w:val="22"/>
          <w:szCs w:val="22"/>
        </w:rPr>
        <w:t>ompare the chemical changes, then c</w:t>
      </w:r>
      <w:r w:rsidR="00685849">
        <w:rPr>
          <w:rFonts w:ascii="Arial" w:hAnsi="Arial" w:cs="Arial"/>
          <w:sz w:val="22"/>
          <w:szCs w:val="22"/>
        </w:rPr>
        <w:t xml:space="preserve">hoose one of the statements below that you think is </w:t>
      </w:r>
      <w:proofErr w:type="gramStart"/>
      <w:r w:rsidR="00685849">
        <w:rPr>
          <w:rFonts w:ascii="Arial" w:hAnsi="Arial" w:cs="Arial"/>
          <w:sz w:val="22"/>
          <w:szCs w:val="22"/>
        </w:rPr>
        <w:t>more true</w:t>
      </w:r>
      <w:proofErr w:type="gramEnd"/>
      <w:r w:rsidR="00685849">
        <w:rPr>
          <w:rFonts w:ascii="Arial" w:hAnsi="Arial" w:cs="Arial"/>
          <w:sz w:val="22"/>
          <w:szCs w:val="22"/>
        </w:rPr>
        <w:t xml:space="preserve"> than the other:</w:t>
      </w:r>
    </w:p>
    <w:p w14:paraId="20A50502" w14:textId="491230E6" w:rsidR="00685849" w:rsidRDefault="00685849" w:rsidP="00685849">
      <w:pPr>
        <w:spacing w:after="120"/>
        <w:rPr>
          <w:rFonts w:ascii="Arial" w:hAnsi="Arial" w:cs="Arial"/>
          <w:sz w:val="22"/>
          <w:szCs w:val="22"/>
        </w:rPr>
      </w:pPr>
      <w:proofErr w:type="gramStart"/>
      <w:r>
        <w:rPr>
          <w:rFonts w:ascii="Arial" w:hAnsi="Arial" w:cs="Arial"/>
          <w:sz w:val="22"/>
          <w:szCs w:val="22"/>
        </w:rPr>
        <w:t>MORE TRUE</w:t>
      </w:r>
      <w:proofErr w:type="gramEnd"/>
      <w:r>
        <w:rPr>
          <w:rFonts w:ascii="Arial" w:hAnsi="Arial" w:cs="Arial"/>
          <w:sz w:val="22"/>
          <w:szCs w:val="22"/>
        </w:rPr>
        <w:t xml:space="preserve">   LESS TRUE   </w:t>
      </w:r>
      <w:r w:rsidR="00E20C42">
        <w:rPr>
          <w:rFonts w:ascii="Arial" w:hAnsi="Arial" w:cs="Arial"/>
          <w:sz w:val="22"/>
          <w:szCs w:val="22"/>
        </w:rPr>
        <w:t>A growing flame</w:t>
      </w:r>
      <w:r>
        <w:rPr>
          <w:rFonts w:ascii="Arial" w:hAnsi="Arial" w:cs="Arial"/>
          <w:sz w:val="22"/>
          <w:szCs w:val="22"/>
        </w:rPr>
        <w:t xml:space="preserve"> is like a child growing larger and stronger.</w:t>
      </w:r>
    </w:p>
    <w:p w14:paraId="7A1E518A" w14:textId="59EAC0DE" w:rsidR="00685849" w:rsidRDefault="00685849" w:rsidP="00685849">
      <w:pPr>
        <w:spacing w:after="120"/>
        <w:rPr>
          <w:rFonts w:ascii="Arial" w:hAnsi="Arial" w:cs="Arial"/>
          <w:sz w:val="22"/>
          <w:szCs w:val="22"/>
        </w:rPr>
      </w:pPr>
      <w:proofErr w:type="gramStart"/>
      <w:r>
        <w:rPr>
          <w:rFonts w:ascii="Arial" w:hAnsi="Arial" w:cs="Arial"/>
          <w:sz w:val="22"/>
          <w:szCs w:val="22"/>
        </w:rPr>
        <w:t>MORE TRUE</w:t>
      </w:r>
      <w:proofErr w:type="gramEnd"/>
      <w:r>
        <w:rPr>
          <w:rFonts w:ascii="Arial" w:hAnsi="Arial" w:cs="Arial"/>
          <w:sz w:val="22"/>
          <w:szCs w:val="22"/>
        </w:rPr>
        <w:t xml:space="preserve">   LESS TRUE   </w:t>
      </w:r>
      <w:r w:rsidR="00E20C42">
        <w:rPr>
          <w:rFonts w:ascii="Arial" w:hAnsi="Arial" w:cs="Arial"/>
          <w:sz w:val="22"/>
          <w:szCs w:val="22"/>
        </w:rPr>
        <w:t xml:space="preserve">A growing flame </w:t>
      </w:r>
      <w:r>
        <w:rPr>
          <w:rFonts w:ascii="Arial" w:hAnsi="Arial" w:cs="Arial"/>
          <w:sz w:val="22"/>
          <w:szCs w:val="22"/>
        </w:rPr>
        <w:t>is like a child running faster.</w:t>
      </w:r>
    </w:p>
    <w:p w14:paraId="40D016CA" w14:textId="77777777" w:rsidR="00640B9A" w:rsidRDefault="00E46E83" w:rsidP="00640B9A">
      <w:pPr>
        <w:spacing w:after="12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Explain your reasoning.  </w:t>
      </w:r>
      <w:r w:rsidR="00E21413">
        <w:rPr>
          <w:rFonts w:ascii="Arial" w:hAnsi="Arial" w:cs="Arial"/>
          <w:sz w:val="22"/>
          <w:szCs w:val="22"/>
        </w:rPr>
        <w:t>When a flame grows, is it more like a child growing or a child running faster?</w:t>
      </w:r>
    </w:p>
    <w:p w14:paraId="74DDCB7E" w14:textId="4FD0502B" w:rsidR="00640B9A" w:rsidRPr="00640B9A" w:rsidRDefault="00640B9A" w:rsidP="00640B9A">
      <w:pPr>
        <w:spacing w:after="120"/>
        <w:rPr>
          <w:rFonts w:cs="Arial"/>
          <w:i/>
          <w:color w:val="FF0000"/>
          <w:szCs w:val="22"/>
        </w:rPr>
      </w:pPr>
    </w:p>
    <w:tbl>
      <w:tblPr>
        <w:tblStyle w:val="TableGrid"/>
        <w:tblW w:w="0" w:type="auto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9576"/>
      </w:tblGrid>
      <w:tr w:rsidR="00640B9A" w:rsidRPr="00123C3D" w14:paraId="2780E4F3" w14:textId="77777777" w:rsidTr="00BD1FA6">
        <w:trPr>
          <w:trHeight w:val="521"/>
        </w:trPr>
        <w:tc>
          <w:tcPr>
            <w:tcW w:w="9576" w:type="dxa"/>
          </w:tcPr>
          <w:p w14:paraId="7BD4A312" w14:textId="77777777" w:rsidR="00640B9A" w:rsidRPr="00123C3D" w:rsidRDefault="00640B9A" w:rsidP="00BD1FA6">
            <w:pPr>
              <w:spacing w:after="120" w:line="360" w:lineRule="auto"/>
              <w:rPr>
                <w:rFonts w:cs="Arial"/>
                <w:szCs w:val="22"/>
              </w:rPr>
            </w:pPr>
          </w:p>
        </w:tc>
      </w:tr>
      <w:tr w:rsidR="00640B9A" w:rsidRPr="00123C3D" w14:paraId="0FC7BFED" w14:textId="77777777" w:rsidTr="00BD1FA6">
        <w:tc>
          <w:tcPr>
            <w:tcW w:w="9576" w:type="dxa"/>
          </w:tcPr>
          <w:p w14:paraId="16DBF80D" w14:textId="77777777" w:rsidR="00640B9A" w:rsidRPr="00123C3D" w:rsidRDefault="00640B9A" w:rsidP="00BD1FA6">
            <w:pPr>
              <w:spacing w:after="120" w:line="360" w:lineRule="auto"/>
              <w:rPr>
                <w:rFonts w:cs="Arial"/>
                <w:szCs w:val="22"/>
              </w:rPr>
            </w:pPr>
          </w:p>
        </w:tc>
      </w:tr>
      <w:tr w:rsidR="00640B9A" w:rsidRPr="00123C3D" w14:paraId="00750D68" w14:textId="77777777" w:rsidTr="00BD1FA6">
        <w:tc>
          <w:tcPr>
            <w:tcW w:w="9576" w:type="dxa"/>
          </w:tcPr>
          <w:p w14:paraId="7D1A9939" w14:textId="77777777" w:rsidR="00640B9A" w:rsidRPr="00123C3D" w:rsidRDefault="00640B9A" w:rsidP="00BD1FA6">
            <w:pPr>
              <w:spacing w:after="120" w:line="360" w:lineRule="auto"/>
              <w:rPr>
                <w:rFonts w:cs="Arial"/>
                <w:szCs w:val="22"/>
              </w:rPr>
            </w:pPr>
          </w:p>
        </w:tc>
      </w:tr>
      <w:tr w:rsidR="00640B9A" w:rsidRPr="00123C3D" w14:paraId="204074D3" w14:textId="77777777" w:rsidTr="00BD1FA6">
        <w:tc>
          <w:tcPr>
            <w:tcW w:w="9576" w:type="dxa"/>
          </w:tcPr>
          <w:p w14:paraId="258FFF43" w14:textId="77777777" w:rsidR="00640B9A" w:rsidRPr="00123C3D" w:rsidRDefault="00640B9A" w:rsidP="00BD1FA6">
            <w:pPr>
              <w:spacing w:after="120" w:line="360" w:lineRule="auto"/>
              <w:rPr>
                <w:rFonts w:cs="Arial"/>
                <w:szCs w:val="22"/>
              </w:rPr>
            </w:pPr>
          </w:p>
        </w:tc>
      </w:tr>
    </w:tbl>
    <w:p w14:paraId="63CE8C91" w14:textId="77777777" w:rsidR="00640B9A" w:rsidRPr="00123C3D" w:rsidRDefault="00640B9A" w:rsidP="00640B9A">
      <w:pPr>
        <w:tabs>
          <w:tab w:val="left" w:pos="4133"/>
        </w:tabs>
        <w:spacing w:after="120"/>
        <w:rPr>
          <w:rFonts w:cs="Arial"/>
          <w:szCs w:val="22"/>
        </w:rPr>
      </w:pPr>
      <w:r>
        <w:rPr>
          <w:rFonts w:cs="Arial"/>
          <w:szCs w:val="22"/>
        </w:rPr>
        <w:tab/>
      </w:r>
    </w:p>
    <w:p w14:paraId="4E351997" w14:textId="77777777" w:rsidR="00E21413" w:rsidRPr="00685849" w:rsidRDefault="00E21413" w:rsidP="00685849">
      <w:pPr>
        <w:spacing w:after="120"/>
        <w:rPr>
          <w:rFonts w:ascii="Arial" w:hAnsi="Arial" w:cs="Arial"/>
          <w:sz w:val="22"/>
          <w:szCs w:val="22"/>
        </w:rPr>
      </w:pPr>
    </w:p>
    <w:p w14:paraId="3A917ABC" w14:textId="77777777" w:rsidR="00685849" w:rsidRPr="00685849" w:rsidRDefault="00685849" w:rsidP="00685849">
      <w:pPr>
        <w:spacing w:after="120"/>
        <w:rPr>
          <w:rFonts w:ascii="Arial" w:hAnsi="Arial" w:cs="Arial"/>
          <w:sz w:val="22"/>
          <w:szCs w:val="22"/>
        </w:rPr>
      </w:pPr>
    </w:p>
    <w:sectPr w:rsidR="00685849" w:rsidRPr="00685849" w:rsidSect="00B61170">
      <w:footerReference w:type="default" r:id="rId12"/>
      <w:footerReference w:type="first" r:id="rId13"/>
      <w:type w:val="continuous"/>
      <w:pgSz w:w="12240" w:h="15840"/>
      <w:pgMar w:top="1440" w:right="1440" w:bottom="144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28091EF" w14:textId="77777777" w:rsidR="005C33E8" w:rsidRDefault="005C33E8" w:rsidP="0056725A">
      <w:r>
        <w:separator/>
      </w:r>
    </w:p>
  </w:endnote>
  <w:endnote w:type="continuationSeparator" w:id="0">
    <w:p w14:paraId="3A7E537F" w14:textId="77777777" w:rsidR="005C33E8" w:rsidRDefault="005C33E8" w:rsidP="0056725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New York">
    <w:altName w:val="Times New Roman"/>
    <w:panose1 w:val="020B0604020202020204"/>
    <w:charset w:val="4D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E64866D" w14:textId="77777777" w:rsidR="00D94578" w:rsidRDefault="00D94578" w:rsidP="0093103F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4185C709" w14:textId="77777777" w:rsidR="00D94578" w:rsidRDefault="00D94578" w:rsidP="00D94578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F5EB826" w14:textId="77777777" w:rsidR="00FA5EDE" w:rsidRPr="006B6225" w:rsidRDefault="00FA5EDE" w:rsidP="00FA5EDE">
    <w:pPr>
      <w:pStyle w:val="Footer"/>
      <w:framePr w:wrap="around" w:vAnchor="text" w:hAnchor="page" w:x="10388" w:y="-161"/>
      <w:rPr>
        <w:rStyle w:val="PageNumber"/>
        <w:color w:val="000000" w:themeColor="text1"/>
      </w:rPr>
    </w:pPr>
  </w:p>
  <w:p w14:paraId="3FCB35CA" w14:textId="1D5B31A7" w:rsidR="00FA5EDE" w:rsidRPr="006A727E" w:rsidRDefault="00FA5EDE" w:rsidP="00FA5EDE">
    <w:pPr>
      <w:pStyle w:val="Footer"/>
      <w:jc w:val="right"/>
      <w:rPr>
        <w:rFonts w:ascii="Arial" w:hAnsi="Arial" w:cs="Arial"/>
        <w:i/>
        <w:color w:val="000000" w:themeColor="text1"/>
        <w:sz w:val="16"/>
        <w:szCs w:val="16"/>
      </w:rPr>
    </w:pPr>
    <w:r w:rsidRPr="006A727E">
      <w:rPr>
        <w:rFonts w:ascii="Arial" w:hAnsi="Arial" w:cs="Arial"/>
        <w:i/>
        <w:noProof/>
        <w:color w:val="000000" w:themeColor="text1"/>
      </w:rPr>
      <w:drawing>
        <wp:anchor distT="0" distB="0" distL="114300" distR="114300" simplePos="0" relativeHeight="251659264" behindDoc="0" locked="0" layoutInCell="1" allowOverlap="1" wp14:anchorId="758E59CD" wp14:editId="71180D73">
          <wp:simplePos x="0" y="0"/>
          <wp:positionH relativeFrom="margin">
            <wp:posOffset>0</wp:posOffset>
          </wp:positionH>
          <wp:positionV relativeFrom="paragraph">
            <wp:posOffset>0</wp:posOffset>
          </wp:positionV>
          <wp:extent cx="1596602" cy="362136"/>
          <wp:effectExtent l="0" t="0" r="3810" b="0"/>
          <wp:wrapNone/>
          <wp:docPr id="5" name="Picture 5" descr="Macintosh HD:Users:hannahmiller:Dropbox:2 CTIME2 General:2.2 Curriculum Development:2.2.2 Media and Images:1 From Craig:Logos:New Logos with space 3.30.15:Carbon TIME 1 line smal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intosh HD:Users:hannahmiller:Dropbox:2 CTIME2 General:2.2 Curriculum Development:2.2.2 Media and Images:1 From Craig:Logos:New Logos with space 3.30.15:Carbon TIME 1 line small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96602" cy="362136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000000" w:themeColor="text1"/>
        <w:sz w:val="16"/>
        <w:szCs w:val="16"/>
      </w:rPr>
      <w:t xml:space="preserve"> Animals Unit, Activity 6.2</w:t>
    </w:r>
  </w:p>
  <w:p w14:paraId="71DB51C2" w14:textId="72A4352E" w:rsidR="00FA5EDE" w:rsidRPr="006A727E" w:rsidRDefault="00FA5EDE" w:rsidP="00FA5EDE">
    <w:pPr>
      <w:pStyle w:val="Footer"/>
      <w:jc w:val="right"/>
      <w:rPr>
        <w:rFonts w:ascii="Arial" w:hAnsi="Arial" w:cs="Arial"/>
        <w:i/>
        <w:color w:val="000000" w:themeColor="text1"/>
        <w:sz w:val="16"/>
        <w:szCs w:val="16"/>
      </w:rPr>
    </w:pPr>
    <w:r w:rsidRPr="006A727E">
      <w:rPr>
        <w:rFonts w:ascii="Arial" w:hAnsi="Arial" w:cs="Arial"/>
        <w:i/>
        <w:color w:val="000000" w:themeColor="text1"/>
        <w:sz w:val="16"/>
        <w:szCs w:val="16"/>
      </w:rPr>
      <w:t>Carbon: Transformations in Matter and Energy 201</w:t>
    </w:r>
    <w:r w:rsidR="00A93F53">
      <w:rPr>
        <w:rFonts w:ascii="Arial" w:hAnsi="Arial" w:cs="Arial"/>
        <w:i/>
        <w:color w:val="000000" w:themeColor="text1"/>
        <w:sz w:val="16"/>
        <w:szCs w:val="16"/>
      </w:rPr>
      <w:t>9</w:t>
    </w:r>
  </w:p>
  <w:p w14:paraId="2D812250" w14:textId="42C8D7E8" w:rsidR="0056725A" w:rsidRPr="00FA5EDE" w:rsidRDefault="00FA5EDE" w:rsidP="00FA5EDE">
    <w:pPr>
      <w:pStyle w:val="Footer"/>
      <w:tabs>
        <w:tab w:val="clear" w:pos="4320"/>
        <w:tab w:val="clear" w:pos="8640"/>
        <w:tab w:val="left" w:pos="8160"/>
      </w:tabs>
      <w:jc w:val="right"/>
      <w:rPr>
        <w:rFonts w:ascii="Arial" w:hAnsi="Arial" w:cs="Arial"/>
        <w:color w:val="000000" w:themeColor="text1"/>
      </w:rPr>
    </w:pPr>
    <w:r w:rsidRPr="006A727E">
      <w:rPr>
        <w:rFonts w:ascii="Arial" w:hAnsi="Arial" w:cs="Arial"/>
        <w:i/>
        <w:color w:val="000000" w:themeColor="text1"/>
        <w:sz w:val="16"/>
        <w:szCs w:val="16"/>
      </w:rPr>
      <w:t>Michigan State University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B4AA3CC" w14:textId="3E3E2CAA" w:rsidR="00FA5EDE" w:rsidRPr="006A727E" w:rsidRDefault="00FA5EDE" w:rsidP="00FA5EDE">
    <w:pPr>
      <w:pStyle w:val="Footer"/>
      <w:jc w:val="right"/>
      <w:rPr>
        <w:rFonts w:ascii="Arial" w:hAnsi="Arial" w:cs="Arial"/>
        <w:i/>
        <w:color w:val="000000" w:themeColor="text1"/>
        <w:sz w:val="16"/>
        <w:szCs w:val="16"/>
      </w:rPr>
    </w:pPr>
    <w:r w:rsidRPr="006A727E">
      <w:rPr>
        <w:rFonts w:ascii="Arial" w:hAnsi="Arial" w:cs="Arial"/>
        <w:i/>
        <w:color w:val="000000" w:themeColor="text1"/>
        <w:sz w:val="16"/>
        <w:szCs w:val="16"/>
      </w:rPr>
      <w:t>A</w:t>
    </w:r>
    <w:r>
      <w:rPr>
        <w:rFonts w:ascii="Arial" w:hAnsi="Arial" w:cs="Arial"/>
        <w:i/>
        <w:color w:val="000000" w:themeColor="text1"/>
        <w:sz w:val="16"/>
        <w:szCs w:val="16"/>
      </w:rPr>
      <w:t>nimals Unit, Activity 6.2</w:t>
    </w:r>
  </w:p>
  <w:p w14:paraId="0A796797" w14:textId="745C2CE5" w:rsidR="00FA5EDE" w:rsidRPr="00FA5EDE" w:rsidRDefault="00FA5EDE" w:rsidP="00FA5EDE">
    <w:pPr>
      <w:pStyle w:val="Footer"/>
      <w:jc w:val="right"/>
      <w:rPr>
        <w:rFonts w:ascii="Arial" w:hAnsi="Arial" w:cs="Arial"/>
        <w:color w:val="000000" w:themeColor="text1"/>
        <w:sz w:val="16"/>
        <w:szCs w:val="16"/>
      </w:rPr>
    </w:pPr>
    <w:r w:rsidRPr="006A727E">
      <w:rPr>
        <w:rFonts w:ascii="Arial" w:hAnsi="Arial" w:cs="Arial"/>
        <w:color w:val="000000" w:themeColor="text1"/>
        <w:sz w:val="16"/>
        <w:szCs w:val="16"/>
      </w:rPr>
      <w:fldChar w:fldCharType="begin"/>
    </w:r>
    <w:r w:rsidRPr="006A727E">
      <w:rPr>
        <w:rFonts w:ascii="Arial" w:hAnsi="Arial" w:cs="Arial"/>
        <w:color w:val="000000" w:themeColor="text1"/>
        <w:sz w:val="16"/>
        <w:szCs w:val="16"/>
      </w:rPr>
      <w:instrText xml:space="preserve"> PAGE  \* MERGEFORMAT </w:instrText>
    </w:r>
    <w:r w:rsidRPr="006A727E">
      <w:rPr>
        <w:rFonts w:ascii="Arial" w:hAnsi="Arial" w:cs="Arial"/>
        <w:color w:val="000000" w:themeColor="text1"/>
        <w:sz w:val="16"/>
        <w:szCs w:val="16"/>
      </w:rPr>
      <w:fldChar w:fldCharType="separate"/>
    </w:r>
    <w:r w:rsidR="00881271">
      <w:rPr>
        <w:rFonts w:ascii="Arial" w:hAnsi="Arial" w:cs="Arial"/>
        <w:noProof/>
        <w:color w:val="000000" w:themeColor="text1"/>
        <w:sz w:val="16"/>
        <w:szCs w:val="16"/>
      </w:rPr>
      <w:t>3</w:t>
    </w:r>
    <w:r w:rsidRPr="006A727E">
      <w:rPr>
        <w:rFonts w:ascii="Arial" w:hAnsi="Arial" w:cs="Arial"/>
        <w:color w:val="000000" w:themeColor="text1"/>
        <w:sz w:val="16"/>
        <w:szCs w:val="16"/>
      </w:rPr>
      <w:fldChar w:fldCharType="end"/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C5E14E9" w14:textId="670505F7" w:rsidR="00FA5EDE" w:rsidRPr="006A727E" w:rsidRDefault="00FA5EDE" w:rsidP="00FA5EDE">
    <w:pPr>
      <w:pStyle w:val="Footer"/>
      <w:jc w:val="right"/>
      <w:rPr>
        <w:rFonts w:ascii="Arial" w:hAnsi="Arial" w:cs="Arial"/>
        <w:i/>
        <w:color w:val="000000" w:themeColor="text1"/>
        <w:sz w:val="16"/>
        <w:szCs w:val="16"/>
      </w:rPr>
    </w:pPr>
    <w:r w:rsidRPr="006A727E">
      <w:rPr>
        <w:rFonts w:ascii="Arial" w:hAnsi="Arial" w:cs="Arial"/>
        <w:i/>
        <w:color w:val="000000" w:themeColor="text1"/>
        <w:sz w:val="16"/>
        <w:szCs w:val="16"/>
      </w:rPr>
      <w:t>A</w:t>
    </w:r>
    <w:r>
      <w:rPr>
        <w:rFonts w:ascii="Arial" w:hAnsi="Arial" w:cs="Arial"/>
        <w:i/>
        <w:color w:val="000000" w:themeColor="text1"/>
        <w:sz w:val="16"/>
        <w:szCs w:val="16"/>
      </w:rPr>
      <w:t>nimals Unit, Activity 6.2</w:t>
    </w:r>
  </w:p>
  <w:p w14:paraId="0F4378F1" w14:textId="368A0D5F" w:rsidR="00605CED" w:rsidRPr="00FA5EDE" w:rsidRDefault="00FA5EDE" w:rsidP="00FA5EDE">
    <w:pPr>
      <w:pStyle w:val="Footer"/>
      <w:jc w:val="right"/>
      <w:rPr>
        <w:rFonts w:ascii="Arial" w:hAnsi="Arial" w:cs="Arial"/>
        <w:color w:val="000000" w:themeColor="text1"/>
        <w:sz w:val="16"/>
        <w:szCs w:val="16"/>
      </w:rPr>
    </w:pPr>
    <w:r w:rsidRPr="006A727E">
      <w:rPr>
        <w:rFonts w:ascii="Arial" w:hAnsi="Arial" w:cs="Arial"/>
        <w:color w:val="000000" w:themeColor="text1"/>
        <w:sz w:val="16"/>
        <w:szCs w:val="16"/>
      </w:rPr>
      <w:fldChar w:fldCharType="begin"/>
    </w:r>
    <w:r w:rsidRPr="006A727E">
      <w:rPr>
        <w:rFonts w:ascii="Arial" w:hAnsi="Arial" w:cs="Arial"/>
        <w:color w:val="000000" w:themeColor="text1"/>
        <w:sz w:val="16"/>
        <w:szCs w:val="16"/>
      </w:rPr>
      <w:instrText xml:space="preserve"> PAGE  \* MERGEFORMAT </w:instrText>
    </w:r>
    <w:r w:rsidRPr="006A727E">
      <w:rPr>
        <w:rFonts w:ascii="Arial" w:hAnsi="Arial" w:cs="Arial"/>
        <w:color w:val="000000" w:themeColor="text1"/>
        <w:sz w:val="16"/>
        <w:szCs w:val="16"/>
      </w:rPr>
      <w:fldChar w:fldCharType="separate"/>
    </w:r>
    <w:r w:rsidR="00881271">
      <w:rPr>
        <w:rFonts w:ascii="Arial" w:hAnsi="Arial" w:cs="Arial"/>
        <w:noProof/>
        <w:color w:val="000000" w:themeColor="text1"/>
        <w:sz w:val="16"/>
        <w:szCs w:val="16"/>
      </w:rPr>
      <w:t>2</w:t>
    </w:r>
    <w:r w:rsidRPr="006A727E">
      <w:rPr>
        <w:rFonts w:ascii="Arial" w:hAnsi="Arial" w:cs="Arial"/>
        <w:color w:val="000000" w:themeColor="text1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11910CC" w14:textId="77777777" w:rsidR="005C33E8" w:rsidRDefault="005C33E8" w:rsidP="0056725A">
      <w:r>
        <w:separator/>
      </w:r>
    </w:p>
  </w:footnote>
  <w:footnote w:type="continuationSeparator" w:id="0">
    <w:p w14:paraId="3460241D" w14:textId="77777777" w:rsidR="005C33E8" w:rsidRDefault="005C33E8" w:rsidP="0056725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5A3147"/>
    <w:multiLevelType w:val="hybridMultilevel"/>
    <w:tmpl w:val="F44A410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13530C1D"/>
    <w:multiLevelType w:val="hybridMultilevel"/>
    <w:tmpl w:val="AE00A5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F5033B2"/>
    <w:multiLevelType w:val="hybridMultilevel"/>
    <w:tmpl w:val="83BC2B60"/>
    <w:lvl w:ilvl="0" w:tplc="2FB24AC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FF000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42784601"/>
    <w:multiLevelType w:val="hybridMultilevel"/>
    <w:tmpl w:val="D716F79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4F052A2"/>
    <w:multiLevelType w:val="hybridMultilevel"/>
    <w:tmpl w:val="215E5406"/>
    <w:lvl w:ilvl="0" w:tplc="5B4A95B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5DC9256C"/>
    <w:multiLevelType w:val="hybridMultilevel"/>
    <w:tmpl w:val="BB0AEE68"/>
    <w:lvl w:ilvl="0" w:tplc="C592FF9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4"/>
  </w:num>
  <w:num w:numId="4">
    <w:abstractNumId w:val="0"/>
  </w:num>
  <w:num w:numId="5">
    <w:abstractNumId w:val="1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 w:grammar="clean"/>
  <w:attachedTemplate r:id="rId1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511FB"/>
    <w:rsid w:val="00034FEB"/>
    <w:rsid w:val="0005663B"/>
    <w:rsid w:val="000B4B02"/>
    <w:rsid w:val="00123C3D"/>
    <w:rsid w:val="00124F5D"/>
    <w:rsid w:val="001543A9"/>
    <w:rsid w:val="001906F0"/>
    <w:rsid w:val="001922C6"/>
    <w:rsid w:val="001C1AA4"/>
    <w:rsid w:val="0023015B"/>
    <w:rsid w:val="002437E5"/>
    <w:rsid w:val="00243917"/>
    <w:rsid w:val="0026025D"/>
    <w:rsid w:val="002A421B"/>
    <w:rsid w:val="002D205B"/>
    <w:rsid w:val="00312C08"/>
    <w:rsid w:val="00391232"/>
    <w:rsid w:val="0042376A"/>
    <w:rsid w:val="00423F14"/>
    <w:rsid w:val="005220D1"/>
    <w:rsid w:val="00524875"/>
    <w:rsid w:val="0056725A"/>
    <w:rsid w:val="00593E42"/>
    <w:rsid w:val="005C33E8"/>
    <w:rsid w:val="00605CED"/>
    <w:rsid w:val="006064B7"/>
    <w:rsid w:val="00640B9A"/>
    <w:rsid w:val="00652CE5"/>
    <w:rsid w:val="0067225B"/>
    <w:rsid w:val="006772B4"/>
    <w:rsid w:val="00685849"/>
    <w:rsid w:val="00687D6B"/>
    <w:rsid w:val="006C49AD"/>
    <w:rsid w:val="006D5420"/>
    <w:rsid w:val="00785E8B"/>
    <w:rsid w:val="007E0C7D"/>
    <w:rsid w:val="00804F5A"/>
    <w:rsid w:val="008511FB"/>
    <w:rsid w:val="00864454"/>
    <w:rsid w:val="008746BD"/>
    <w:rsid w:val="00881271"/>
    <w:rsid w:val="008A058A"/>
    <w:rsid w:val="008A0EA2"/>
    <w:rsid w:val="008F5BA7"/>
    <w:rsid w:val="009325D7"/>
    <w:rsid w:val="0093370F"/>
    <w:rsid w:val="00954DD9"/>
    <w:rsid w:val="00956CC3"/>
    <w:rsid w:val="00957FA3"/>
    <w:rsid w:val="00986210"/>
    <w:rsid w:val="00990C38"/>
    <w:rsid w:val="009A7428"/>
    <w:rsid w:val="009B17DA"/>
    <w:rsid w:val="00A32190"/>
    <w:rsid w:val="00A712DE"/>
    <w:rsid w:val="00A93F53"/>
    <w:rsid w:val="00AD3EE9"/>
    <w:rsid w:val="00B61170"/>
    <w:rsid w:val="00B74E99"/>
    <w:rsid w:val="00B776CE"/>
    <w:rsid w:val="00BD1FA3"/>
    <w:rsid w:val="00C27633"/>
    <w:rsid w:val="00C731F7"/>
    <w:rsid w:val="00C93967"/>
    <w:rsid w:val="00C94080"/>
    <w:rsid w:val="00CB3221"/>
    <w:rsid w:val="00CD44C7"/>
    <w:rsid w:val="00D4685F"/>
    <w:rsid w:val="00D46C29"/>
    <w:rsid w:val="00D71ADB"/>
    <w:rsid w:val="00D94578"/>
    <w:rsid w:val="00DF0D9F"/>
    <w:rsid w:val="00E20C42"/>
    <w:rsid w:val="00E21413"/>
    <w:rsid w:val="00E46E83"/>
    <w:rsid w:val="00EC776E"/>
    <w:rsid w:val="00F1372B"/>
    <w:rsid w:val="00F26318"/>
    <w:rsid w:val="00F64111"/>
    <w:rsid w:val="00FA5EDE"/>
    <w:rsid w:val="00FE18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1CB1146E"/>
  <w14:defaultImageDpi w14:val="300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6725A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6725A"/>
  </w:style>
  <w:style w:type="paragraph" w:styleId="Footer">
    <w:name w:val="footer"/>
    <w:basedOn w:val="Normal"/>
    <w:link w:val="FooterChar"/>
    <w:unhideWhenUsed/>
    <w:rsid w:val="0056725A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rsid w:val="0056725A"/>
  </w:style>
  <w:style w:type="table" w:styleId="TableGrid">
    <w:name w:val="Table Grid"/>
    <w:basedOn w:val="TableNormal"/>
    <w:uiPriority w:val="59"/>
    <w:rsid w:val="0056725A"/>
    <w:rPr>
      <w:rFonts w:ascii="New York" w:eastAsia="Times New Roman" w:hAnsi="New York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7E0C7D"/>
    <w:pPr>
      <w:ind w:left="720"/>
      <w:contextualSpacing/>
    </w:pPr>
  </w:style>
  <w:style w:type="character" w:styleId="PageNumber">
    <w:name w:val="page number"/>
    <w:basedOn w:val="DefaultParagraphFont"/>
    <w:uiPriority w:val="99"/>
    <w:semiHidden/>
    <w:unhideWhenUsed/>
    <w:rsid w:val="00D94578"/>
  </w:style>
  <w:style w:type="paragraph" w:styleId="BalloonText">
    <w:name w:val="Balloon Text"/>
    <w:basedOn w:val="Normal"/>
    <w:link w:val="BalloonTextChar"/>
    <w:uiPriority w:val="99"/>
    <w:semiHidden/>
    <w:unhideWhenUsed/>
    <w:rsid w:val="00E20C42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20C42"/>
    <w:rPr>
      <w:rFonts w:ascii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footer" Target="footer4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andya/Desktop/Template%203%20Worksheet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F62406DB-EEFF-094C-9FCF-210CDE77BE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Template 3 Worksheet.dotx</Template>
  <TotalTime>100</TotalTime>
  <Pages>3</Pages>
  <Words>360</Words>
  <Characters>2053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Andy Anderson</dc:creator>
  <cp:keywords/>
  <dc:description/>
  <cp:lastModifiedBy>Tompkins, Elizabeth</cp:lastModifiedBy>
  <cp:revision>13</cp:revision>
  <dcterms:created xsi:type="dcterms:W3CDTF">2017-01-09T14:50:00Z</dcterms:created>
  <dcterms:modified xsi:type="dcterms:W3CDTF">2019-07-03T17:57:00Z</dcterms:modified>
</cp:coreProperties>
</file>